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AA87" w14:textId="12ABA15B" w:rsidR="00CC214B" w:rsidRDefault="005170F9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2B3C1018" wp14:editId="0CD4A142">
            <wp:extent cx="9197340" cy="11536792"/>
            <wp:effectExtent l="0" t="0" r="3810" b="762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55" t="5008" r="4942" b="15434"/>
                    <a:stretch/>
                  </pic:blipFill>
                  <pic:spPr bwMode="auto">
                    <a:xfrm>
                      <a:off x="0" y="0"/>
                      <a:ext cx="9201621" cy="1154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A82205" w14:textId="77777777" w:rsidR="00CC214B" w:rsidRDefault="00CC214B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04A5B89D" w:rsidR="0087392F" w:rsidRPr="00725306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FB2840">
        <w:rPr>
          <w:rFonts w:ascii="Calibri" w:hAnsi="Calibri" w:cs="Calibri"/>
          <w:b/>
          <w:sz w:val="28"/>
          <w:szCs w:val="28"/>
          <w:u w:val="single"/>
        </w:rPr>
        <w:t>LB32</w:t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54369D" w14:paraId="022C90FF" w14:textId="77777777" w:rsidTr="0054369D">
        <w:tc>
          <w:tcPr>
            <w:tcW w:w="7065" w:type="dxa"/>
            <w:shd w:val="clear" w:color="auto" w:fill="FFFF00"/>
          </w:tcPr>
          <w:p w14:paraId="02C340DC" w14:textId="77777777" w:rsidR="0054369D" w:rsidRDefault="0054369D" w:rsidP="0054369D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06583D19" w14:textId="179BF093" w:rsidR="0054369D" w:rsidRDefault="0054369D" w:rsidP="0054369D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8"/>
              </w:rPr>
              <w:t>Vid ett mindre antal brandspjäll och placering i närhet av apparatskåp hårdtrådas brandspjällen till DUC/PLC. Diskussion tas med teknikansvarig.</w:t>
            </w:r>
          </w:p>
        </w:tc>
      </w:tr>
    </w:tbl>
    <w:p w14:paraId="794B72A7" w14:textId="77777777" w:rsidR="0054369D" w:rsidRDefault="0054369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6D4132EC" w:rsidR="00D469DD" w:rsidRPr="004470C5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470C5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4470C5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="000C50E3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P</w:t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ersonalrum</w:t>
      </w:r>
      <w:r w:rsidR="000C50E3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, plan </w:t>
      </w:r>
      <w:r w:rsidR="009F78AF" w:rsidRPr="004470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="006037FB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6E9EF146" w14:textId="6DBD9F95" w:rsidR="002C4EB6" w:rsidRPr="004470C5" w:rsidRDefault="002C4EB6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470C5">
        <w:rPr>
          <w:rFonts w:ascii="Calibri" w:eastAsia="MS Mincho" w:hAnsi="Calibri" w:cs="Calibri"/>
          <w:sz w:val="22"/>
          <w:szCs w:val="22"/>
          <w:lang w:val="da-DK"/>
        </w:rPr>
        <w:tab/>
        <w:t>SN12</w:t>
      </w:r>
      <w:r w:rsidRPr="004470C5">
        <w:rPr>
          <w:rFonts w:ascii="Calibri" w:eastAsia="MS Mincho" w:hAnsi="Calibri" w:cs="Calibri"/>
          <w:sz w:val="22"/>
          <w:szCs w:val="22"/>
          <w:lang w:val="da-DK"/>
        </w:rPr>
        <w:tab/>
        <w:t>Cxxx Kök, plan xxx hus C.</w:t>
      </w:r>
    </w:p>
    <w:p w14:paraId="06F1E4CF" w14:textId="47076702" w:rsidR="008D33A0" w:rsidRPr="004470C5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4470C5">
        <w:rPr>
          <w:rFonts w:ascii="Calibri" w:eastAsia="MS Mincho" w:hAnsi="Calibri" w:cs="Calibri"/>
          <w:sz w:val="22"/>
          <w:szCs w:val="22"/>
          <w:lang w:val="da-DK"/>
        </w:rPr>
        <w:t>ST6</w:t>
      </w:r>
      <w:r w:rsidR="00113F32" w:rsidRPr="004470C5">
        <w:rPr>
          <w:rFonts w:ascii="Calibri" w:eastAsia="MS Mincho" w:hAnsi="Calibri" w:cs="Calibri"/>
          <w:sz w:val="22"/>
          <w:szCs w:val="22"/>
          <w:lang w:val="da-DK"/>
        </w:rPr>
        <w:t>pn</w:t>
      </w:r>
      <w:r w:rsidR="00480BC1"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5F210B" w:rsidRPr="004470C5">
        <w:rPr>
          <w:rFonts w:ascii="Calibri" w:eastAsia="MS Mincho" w:hAnsi="Calibri" w:cs="Calibri"/>
          <w:sz w:val="22"/>
          <w:szCs w:val="22"/>
          <w:lang w:val="da-DK"/>
        </w:rPr>
        <w:t>Axxx Rum, plan xxx hus A.</w:t>
      </w:r>
    </w:p>
    <w:p w14:paraId="08E37FF1" w14:textId="6AE306CE" w:rsidR="000441E9" w:rsidRPr="004470C5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LB32</w:t>
      </w:r>
      <w:r w:rsidR="00463937"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45A0F" w:rsidRPr="004470C5">
        <w:rPr>
          <w:rFonts w:ascii="Calibri" w:eastAsia="MS Mincho" w:hAnsi="Calibri" w:cs="Calibri"/>
          <w:sz w:val="22"/>
          <w:szCs w:val="22"/>
          <w:lang w:val="da-DK"/>
        </w:rPr>
        <w:t>F</w:t>
      </w:r>
      <w:r w:rsidR="00881B52" w:rsidRPr="004470C5">
        <w:rPr>
          <w:rFonts w:ascii="Calibri" w:eastAsia="MS Mincho" w:hAnsi="Calibri" w:cs="Calibri"/>
          <w:sz w:val="22"/>
          <w:szCs w:val="22"/>
          <w:lang w:val="da-DK"/>
        </w:rPr>
        <w:t>läktrum</w:t>
      </w:r>
      <w:r w:rsidR="004B7087" w:rsidRPr="004470C5">
        <w:rPr>
          <w:rFonts w:ascii="Calibri" w:eastAsia="MS Mincho" w:hAnsi="Calibri" w:cs="Calibri"/>
          <w:sz w:val="22"/>
          <w:szCs w:val="22"/>
          <w:lang w:val="da-DK"/>
        </w:rPr>
        <w:t>,</w:t>
      </w:r>
      <w:r w:rsidR="00B71A3F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2405D" w:rsidRPr="004470C5">
        <w:rPr>
          <w:rFonts w:ascii="Calibri" w:eastAsia="MS Mincho" w:hAnsi="Calibri" w:cs="Calibri"/>
          <w:sz w:val="22"/>
          <w:szCs w:val="22"/>
          <w:lang w:val="da-DK"/>
        </w:rPr>
        <w:t>plan</w:t>
      </w:r>
      <w:r w:rsidR="00097585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xxx </w:t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="00620170" w:rsidRPr="004470C5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1AAFF082" w14:textId="48248F3C" w:rsidR="00DB1F15" w:rsidRPr="004470C5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FB02CB" w:rsidRPr="004470C5">
        <w:rPr>
          <w:rFonts w:ascii="Calibri" w:eastAsia="MS Mincho" w:hAnsi="Calibri" w:cs="Calibri"/>
          <w:sz w:val="22"/>
          <w:szCs w:val="22"/>
          <w:lang w:val="da-DK"/>
        </w:rPr>
        <w:t>AS_Cxxx</w:t>
      </w:r>
      <w:r w:rsidR="00E07938"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="00A2405D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Fläktrum, plan </w:t>
      </w:r>
      <w:r w:rsidR="009F78AF" w:rsidRPr="004470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DD1C24" w:rsidRPr="004470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FB2840" w:rsidRPr="004470C5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Pr="004470C5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6AAA684A" w14:textId="77777777" w:rsidR="00541D5C" w:rsidRPr="004470C5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470C5">
        <w:rPr>
          <w:rFonts w:ascii="Calibri" w:eastAsia="MS Mincho" w:hAnsi="Calibri" w:cs="Calibri"/>
          <w:sz w:val="22"/>
          <w:szCs w:val="22"/>
          <w:lang w:val="da-DK"/>
        </w:rPr>
        <w:tab/>
      </w:r>
    </w:p>
    <w:p w14:paraId="266FE083" w14:textId="6797A946" w:rsidR="00463937" w:rsidRPr="008A4F2A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hAnsi="Calibri" w:cs="Calibri"/>
          <w:sz w:val="22"/>
          <w:szCs w:val="22"/>
        </w:rPr>
        <w:t>Betjänar:</w:t>
      </w:r>
      <w:r w:rsidRPr="008A4F2A">
        <w:rPr>
          <w:rFonts w:ascii="Calibri" w:hAnsi="Calibri" w:cs="Calibri"/>
          <w:sz w:val="22"/>
          <w:szCs w:val="22"/>
        </w:rPr>
        <w:tab/>
      </w:r>
      <w:r w:rsidR="00CD1BDD" w:rsidRPr="008A4F2A">
        <w:rPr>
          <w:rFonts w:ascii="Calibri" w:hAnsi="Calibri" w:cs="Calibri"/>
          <w:sz w:val="22"/>
          <w:szCs w:val="22"/>
        </w:rPr>
        <w:tab/>
      </w:r>
      <w:r w:rsidR="00FB2840">
        <w:rPr>
          <w:rFonts w:ascii="Calibri" w:hAnsi="Calibri" w:cs="Calibri"/>
          <w:sz w:val="22"/>
          <w:szCs w:val="22"/>
        </w:rPr>
        <w:t>Hus C</w:t>
      </w:r>
      <w:r w:rsidR="009F78AF">
        <w:rPr>
          <w:rFonts w:ascii="Calibri" w:hAnsi="Calibri" w:cs="Calibri"/>
          <w:sz w:val="22"/>
          <w:szCs w:val="22"/>
        </w:rPr>
        <w:t>.</w:t>
      </w:r>
    </w:p>
    <w:p w14:paraId="2D04BE35" w14:textId="77777777" w:rsidR="00CD1BDD" w:rsidRPr="008A4F2A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2A01CF12" w14:textId="02DB45AD" w:rsidR="00D62C26" w:rsidRPr="004470C5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4470C5">
        <w:rPr>
          <w:rFonts w:ascii="Calibri" w:hAnsi="Calibri" w:cs="Calibri"/>
          <w:sz w:val="22"/>
          <w:szCs w:val="22"/>
        </w:rPr>
        <w:t>Apparatskåp:</w:t>
      </w:r>
      <w:r w:rsidR="00541D5C" w:rsidRPr="004470C5">
        <w:rPr>
          <w:rFonts w:ascii="Calibri" w:eastAsia="MS Mincho" w:hAnsi="Calibri" w:cs="Calibri"/>
          <w:sz w:val="22"/>
          <w:szCs w:val="22"/>
        </w:rPr>
        <w:tab/>
      </w:r>
      <w:r w:rsidR="00FB02CB" w:rsidRPr="004470C5">
        <w:rPr>
          <w:rFonts w:ascii="Calibri" w:eastAsia="MS Mincho" w:hAnsi="Calibri" w:cs="Calibri"/>
          <w:sz w:val="22"/>
          <w:szCs w:val="22"/>
        </w:rPr>
        <w:t>AS_Cxxx</w:t>
      </w:r>
    </w:p>
    <w:p w14:paraId="2271BAE2" w14:textId="076FE61D" w:rsidR="00541D5C" w:rsidRPr="004470C5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4470C5">
        <w:rPr>
          <w:rFonts w:ascii="Calibri" w:eastAsia="MS Mincho" w:hAnsi="Calibri" w:cs="Calibri"/>
          <w:sz w:val="22"/>
          <w:szCs w:val="22"/>
        </w:rPr>
        <w:t>DUC/PLC:</w:t>
      </w:r>
      <w:r w:rsidRPr="004470C5">
        <w:rPr>
          <w:rFonts w:ascii="Calibri" w:eastAsia="MS Mincho" w:hAnsi="Calibri" w:cs="Calibri"/>
          <w:sz w:val="22"/>
          <w:szCs w:val="22"/>
        </w:rPr>
        <w:tab/>
      </w:r>
      <w:r w:rsidR="009F78AF" w:rsidRPr="004470C5">
        <w:rPr>
          <w:rFonts w:ascii="Calibri" w:eastAsia="MS Mincho" w:hAnsi="Calibri" w:cs="Calibri"/>
          <w:sz w:val="22"/>
          <w:szCs w:val="22"/>
        </w:rPr>
        <w:t>0123</w:t>
      </w:r>
      <w:r w:rsidR="00FB2840" w:rsidRPr="004470C5">
        <w:rPr>
          <w:rFonts w:ascii="Calibri" w:eastAsia="MS Mincho" w:hAnsi="Calibri" w:cs="Calibri"/>
          <w:sz w:val="22"/>
          <w:szCs w:val="22"/>
        </w:rPr>
        <w:t>Cxxx</w:t>
      </w:r>
      <w:r w:rsidR="00541D5C" w:rsidRPr="004470C5">
        <w:rPr>
          <w:rFonts w:ascii="Calibri" w:eastAsia="MS Mincho" w:hAnsi="Calibri" w:cs="Calibri"/>
          <w:sz w:val="22"/>
          <w:szCs w:val="22"/>
        </w:rPr>
        <w:t>D</w:t>
      </w:r>
      <w:r w:rsidR="00E07938" w:rsidRPr="004470C5">
        <w:rPr>
          <w:rFonts w:ascii="Calibri" w:eastAsia="MS Mincho" w:hAnsi="Calibri" w:cs="Calibri"/>
          <w:sz w:val="22"/>
          <w:szCs w:val="22"/>
        </w:rPr>
        <w:t>xxx</w:t>
      </w:r>
    </w:p>
    <w:p w14:paraId="001B45AD" w14:textId="77777777" w:rsidR="00756ECC" w:rsidRPr="004470C5" w:rsidRDefault="00756ECC" w:rsidP="00F37A60">
      <w:pPr>
        <w:rPr>
          <w:rFonts w:ascii="Calibri" w:eastAsia="MS Mincho" w:hAnsi="Calibri" w:cs="Calibri"/>
          <w:sz w:val="28"/>
          <w:szCs w:val="28"/>
        </w:rPr>
      </w:pPr>
    </w:p>
    <w:p w14:paraId="314C9B98" w14:textId="77777777" w:rsidR="00F37A60" w:rsidRPr="008A4F2A" w:rsidRDefault="004E6E2F" w:rsidP="00F37A60">
      <w:pPr>
        <w:rPr>
          <w:rFonts w:ascii="Calibri" w:eastAsia="MS Mincho" w:hAnsi="Calibri" w:cs="Calibri"/>
          <w:b/>
          <w:szCs w:val="24"/>
          <w:u w:val="single"/>
        </w:rPr>
      </w:pPr>
      <w:r w:rsidRPr="008A4F2A">
        <w:rPr>
          <w:rFonts w:ascii="Calibri" w:eastAsia="MS Mincho" w:hAnsi="Calibri" w:cs="Calibri"/>
          <w:b/>
          <w:szCs w:val="24"/>
          <w:u w:val="single"/>
        </w:rPr>
        <w:t>STYR</w:t>
      </w:r>
      <w:r w:rsidR="008A20EB" w:rsidRPr="008A4F2A">
        <w:rPr>
          <w:rFonts w:ascii="Calibri" w:eastAsia="MS Mincho" w:hAnsi="Calibri" w:cs="Calibri"/>
          <w:b/>
          <w:szCs w:val="24"/>
          <w:u w:val="single"/>
        </w:rPr>
        <w:t>NING</w:t>
      </w:r>
    </w:p>
    <w:p w14:paraId="62F9F454" w14:textId="77777777" w:rsidR="00C30122" w:rsidRPr="008A4F2A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1860D4AE" w14:textId="77777777" w:rsidR="004162FA" w:rsidRPr="004162FA" w:rsidRDefault="004162FA" w:rsidP="004162FA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62FA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4162FA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62FA">
        <w:rPr>
          <w:rFonts w:ascii="Calibri" w:eastAsia="MS Mincho" w:hAnsi="Calibri" w:cs="Calibri"/>
          <w:sz w:val="22"/>
          <w:szCs w:val="22"/>
        </w:rPr>
        <w:t xml:space="preserve">= </w:t>
      </w:r>
      <w:r w:rsidRPr="004162FA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55CBE835" w14:textId="77777777" w:rsidR="004162FA" w:rsidRPr="009102EC" w:rsidRDefault="004162FA" w:rsidP="004162FA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62FA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4162FA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62FA">
        <w:rPr>
          <w:rFonts w:ascii="Calibri" w:eastAsia="MS Mincho" w:hAnsi="Calibri" w:cs="Calibri"/>
          <w:sz w:val="22"/>
          <w:szCs w:val="22"/>
        </w:rPr>
        <w:t>=</w:t>
      </w:r>
      <w:r w:rsidRPr="004162FA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2C99CA22" w14:textId="77777777" w:rsidR="00CC214B" w:rsidRDefault="00CC214B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7D226C18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  <w:r w:rsidR="002C4EB6">
        <w:rPr>
          <w:rFonts w:ascii="Calibri" w:eastAsia="MS Mincho" w:hAnsi="Calibri" w:cs="Calibri"/>
          <w:b/>
          <w:sz w:val="22"/>
          <w:szCs w:val="22"/>
        </w:rPr>
        <w:t xml:space="preserve"> LB32</w:t>
      </w:r>
    </w:p>
    <w:p w14:paraId="32F86828" w14:textId="57022933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0A3653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544807">
        <w:rPr>
          <w:rFonts w:ascii="Calibri" w:eastAsia="MS Mincho" w:hAnsi="Calibri" w:cs="Calibri"/>
          <w:sz w:val="22"/>
          <w:szCs w:val="22"/>
        </w:rPr>
        <w:t xml:space="preserve"> och</w:t>
      </w:r>
      <w:r w:rsidR="000A3653">
        <w:rPr>
          <w:rFonts w:ascii="Calibri" w:eastAsia="MS Mincho" w:hAnsi="Calibri" w:cs="Calibri"/>
          <w:sz w:val="22"/>
          <w:szCs w:val="22"/>
        </w:rPr>
        <w:t xml:space="preserve"> samtliga brandspjäll</w:t>
      </w:r>
      <w:r w:rsidR="00544807">
        <w:rPr>
          <w:rFonts w:ascii="Calibri" w:eastAsia="MS Mincho" w:hAnsi="Calibri" w:cs="Calibri"/>
          <w:sz w:val="22"/>
          <w:szCs w:val="22"/>
        </w:rPr>
        <w:t>. N</w:t>
      </w:r>
      <w:r w:rsidRPr="00DF056E">
        <w:rPr>
          <w:rFonts w:ascii="Calibri" w:eastAsia="MS Mincho" w:hAnsi="Calibri" w:cs="Calibri"/>
          <w:sz w:val="22"/>
          <w:szCs w:val="22"/>
        </w:rPr>
        <w:t>är indikering erhållits för öppet läge startar frånluftsfläkt FF1</w:t>
      </w:r>
      <w:r w:rsidR="003A3BA0">
        <w:rPr>
          <w:rFonts w:ascii="Calibri" w:eastAsia="MS Mincho" w:hAnsi="Calibri" w:cs="Calibri"/>
          <w:sz w:val="22"/>
          <w:szCs w:val="22"/>
        </w:rPr>
        <w:t>.</w:t>
      </w:r>
    </w:p>
    <w:p w14:paraId="68D4EAA4" w14:textId="77777777" w:rsidR="000D3E3A" w:rsidRPr="00DF056E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77777777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DF056E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DF056E">
        <w:rPr>
          <w:rFonts w:ascii="Calibri" w:eastAsia="MS Mincho" w:hAnsi="Calibri" w:cs="Calibri"/>
          <w:sz w:val="22"/>
          <w:szCs w:val="22"/>
        </w:rPr>
        <w:t>3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DF056E">
        <w:rPr>
          <w:rFonts w:ascii="Calibri" w:eastAsia="MS Mincho" w:hAnsi="Calibri" w:cs="Calibri"/>
          <w:sz w:val="22"/>
          <w:szCs w:val="22"/>
        </w:rPr>
        <w:t>inställt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77777777" w:rsidR="0045367A" w:rsidRPr="00DF056E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0730A0BB" w14:textId="77777777" w:rsidR="0054369D" w:rsidRDefault="0054369D" w:rsidP="002C4EB6">
      <w:pPr>
        <w:rPr>
          <w:rFonts w:ascii="Calibri" w:eastAsia="MS Mincho" w:hAnsi="Calibri" w:cs="Calibri"/>
          <w:b/>
          <w:sz w:val="22"/>
          <w:szCs w:val="22"/>
        </w:rPr>
      </w:pPr>
    </w:p>
    <w:p w14:paraId="752B9248" w14:textId="040321B4" w:rsidR="002C4EB6" w:rsidRPr="008D4694" w:rsidRDefault="002C4EB6" w:rsidP="002C4EB6">
      <w:pPr>
        <w:rPr>
          <w:rFonts w:ascii="Calibri" w:eastAsia="MS Mincho" w:hAnsi="Calibri" w:cs="Calibri"/>
          <w:b/>
          <w:sz w:val="22"/>
          <w:szCs w:val="22"/>
        </w:rPr>
      </w:pPr>
      <w:r w:rsidRPr="008D4694">
        <w:rPr>
          <w:rFonts w:ascii="Calibri" w:eastAsia="MS Mincho" w:hAnsi="Calibri" w:cs="Calibri"/>
          <w:b/>
          <w:sz w:val="22"/>
          <w:szCs w:val="22"/>
        </w:rPr>
        <w:t>Start/Stopp FF2</w:t>
      </w:r>
    </w:p>
    <w:p w14:paraId="0935F221" w14:textId="59C4E45A" w:rsidR="002C4EB6" w:rsidRPr="00DF056E" w:rsidRDefault="002C4EB6" w:rsidP="002C4EB6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uppstart öppnar ST11 och FF2 samt LB32 startar.</w:t>
      </w:r>
    </w:p>
    <w:p w14:paraId="4968192D" w14:textId="77777777" w:rsidR="002C4EB6" w:rsidRDefault="002C4EB6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48A0519F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54017C62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9A5873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4358344B" w14:textId="00421CC2" w:rsidR="00614188" w:rsidRDefault="00614188" w:rsidP="00614188">
      <w:pPr>
        <w:rPr>
          <w:rFonts w:ascii="Calibri" w:eastAsia="MS Mincho" w:hAnsi="Calibri" w:cs="Calibri"/>
          <w:sz w:val="22"/>
          <w:szCs w:val="22"/>
        </w:rPr>
      </w:pPr>
    </w:p>
    <w:p w14:paraId="155D963A" w14:textId="77777777" w:rsidR="002C4EB6" w:rsidRPr="007E252D" w:rsidRDefault="002C4EB6" w:rsidP="002C4EB6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>
        <w:rPr>
          <w:rFonts w:ascii="Calibri" w:eastAsia="MS Mincho" w:hAnsi="Calibri" w:cs="Calibri"/>
          <w:b/>
          <w:sz w:val="22"/>
          <w:szCs w:val="22"/>
        </w:rPr>
        <w:t>SN12</w:t>
      </w:r>
    </w:p>
    <w:p w14:paraId="4258F69D" w14:textId="5A8389F9" w:rsidR="002C4EB6" w:rsidRDefault="002C4EB6" w:rsidP="002C4E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Frånluftsfläkt FF2 </w:t>
      </w:r>
      <w:r w:rsidRPr="007E252D">
        <w:rPr>
          <w:rFonts w:ascii="Calibri" w:hAnsi="Calibri" w:cs="Calibri"/>
          <w:sz w:val="22"/>
          <w:szCs w:val="22"/>
        </w:rPr>
        <w:t>startas till drift</w:t>
      </w:r>
      <w:r>
        <w:rPr>
          <w:rFonts w:ascii="Calibri" w:hAnsi="Calibri" w:cs="Calibri"/>
          <w:sz w:val="22"/>
          <w:szCs w:val="22"/>
        </w:rPr>
        <w:t xml:space="preserve"> (tillsammans med LB32)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>
        <w:rPr>
          <w:rFonts w:ascii="Calibri" w:hAnsi="Calibri" w:cs="Calibri"/>
          <w:sz w:val="22"/>
          <w:szCs w:val="22"/>
        </w:rPr>
        <w:t>SN12</w:t>
      </w:r>
      <w:r w:rsidRPr="007E252D">
        <w:rPr>
          <w:rFonts w:ascii="Calibri" w:hAnsi="Calibri" w:cs="Calibri"/>
          <w:sz w:val="22"/>
          <w:szCs w:val="22"/>
        </w:rPr>
        <w:t>. När den i DUC/PLC inställda timertiden löpt ut, eller vid förnyat tryck, stoppas timerfunktion</w:t>
      </w:r>
      <w:r w:rsidR="009A5873">
        <w:rPr>
          <w:rFonts w:ascii="Calibri" w:hAnsi="Calibri" w:cs="Calibri"/>
          <w:sz w:val="22"/>
          <w:szCs w:val="22"/>
        </w:rPr>
        <w:t>en</w:t>
      </w:r>
      <w:r w:rsidRPr="007E252D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SN12</w:t>
      </w:r>
      <w:r w:rsidRPr="0070077A">
        <w:rPr>
          <w:rFonts w:ascii="Calibri" w:hAnsi="Calibri" w:cs="Calibri"/>
          <w:sz w:val="22"/>
          <w:szCs w:val="22"/>
        </w:rPr>
        <w:t xml:space="preserve"> är försedd med inbyggd driftindikering i form av en lysdiod som visar om timerfunktionen är aktiv eller om </w:t>
      </w:r>
      <w:r>
        <w:rPr>
          <w:rFonts w:ascii="Calibri" w:hAnsi="Calibri" w:cs="Calibri"/>
          <w:sz w:val="22"/>
          <w:szCs w:val="22"/>
        </w:rPr>
        <w:t>frånluftsfläkt FF2</w:t>
      </w:r>
      <w:r w:rsidRPr="0070077A">
        <w:rPr>
          <w:rFonts w:ascii="Calibri" w:hAnsi="Calibri" w:cs="Calibri"/>
          <w:sz w:val="22"/>
          <w:szCs w:val="22"/>
        </w:rPr>
        <w:t xml:space="preserve"> är i drift.</w:t>
      </w:r>
    </w:p>
    <w:p w14:paraId="0356007E" w14:textId="77777777" w:rsidR="002C4EB6" w:rsidRPr="00DF056E" w:rsidRDefault="002C4EB6" w:rsidP="00614188">
      <w:pPr>
        <w:rPr>
          <w:rFonts w:ascii="Calibri" w:eastAsia="MS Mincho" w:hAnsi="Calibri" w:cs="Calibri"/>
          <w:sz w:val="22"/>
          <w:szCs w:val="22"/>
        </w:rPr>
      </w:pPr>
    </w:p>
    <w:p w14:paraId="01AF0453" w14:textId="77777777" w:rsidR="007C16D2" w:rsidRPr="00DF056E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2B630E7C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värmeventil SV31 är stäng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d och värmeåtervinning RVÅ är från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6D865B84" w14:textId="5D325D17" w:rsidR="0054369D" w:rsidRDefault="0054369D">
      <w:pPr>
        <w:rPr>
          <w:rFonts w:ascii="Calibri" w:hAnsi="Calibri" w:cs="Calibri"/>
          <w:b/>
          <w:sz w:val="22"/>
          <w:szCs w:val="22"/>
        </w:rPr>
      </w:pPr>
      <w:bookmarkStart w:id="0" w:name="_Hlk22793467"/>
    </w:p>
    <w:p w14:paraId="3CC224CD" w14:textId="702A186A" w:rsidR="00043878" w:rsidRPr="00DF056E" w:rsidRDefault="00CC214B" w:rsidP="0004387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column"/>
      </w:r>
      <w:r w:rsidR="00043878"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7F0A8F3B" w14:textId="77777777" w:rsidR="00043878" w:rsidRPr="002F703F" w:rsidRDefault="00043878" w:rsidP="00043878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5325C491" w14:textId="77777777" w:rsidR="00043878" w:rsidRPr="002F703F" w:rsidRDefault="00043878" w:rsidP="00043878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0"/>
    <w:p w14:paraId="31BB7EC6" w14:textId="65838BDE" w:rsidR="00FE5994" w:rsidRDefault="00FE5994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49FE17D0" w14:textId="018DA339" w:rsidR="003577BC" w:rsidRPr="00DF056E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DF056E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33E466B2" w14:textId="77777777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E44078F" w14:textId="122F686B" w:rsidR="00432CD2" w:rsidRPr="00DF056E" w:rsidRDefault="003577BC" w:rsidP="00614188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DF056E">
        <w:rPr>
          <w:rFonts w:ascii="Calibri" w:eastAsia="MS Mincho" w:hAnsi="Calibri" w:cs="Calibri"/>
          <w:sz w:val="22"/>
          <w:szCs w:val="22"/>
        </w:rPr>
        <w:t>R</w:t>
      </w:r>
      <w:r w:rsidRPr="00DF056E">
        <w:rPr>
          <w:rFonts w:ascii="Calibri" w:eastAsia="MS Mincho" w:hAnsi="Calibri" w:cs="Calibri"/>
          <w:sz w:val="22"/>
          <w:szCs w:val="22"/>
        </w:rPr>
        <w:t xml:space="preserve">VÅ när värmebehov inte föreligger. </w:t>
      </w:r>
    </w:p>
    <w:p w14:paraId="578EB39C" w14:textId="00FB4D33" w:rsidR="007F647C" w:rsidRDefault="007F647C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260CE3DF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6FC414E2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5170F9">
        <w:rPr>
          <w:rFonts w:ascii="Calibri" w:eastAsia="MS Mincho" w:hAnsi="Calibri" w:cs="Calibri"/>
          <w:sz w:val="22"/>
          <w:szCs w:val="22"/>
        </w:rPr>
        <w:t>AS_Cxxx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77777777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77777777" w:rsidR="0072533C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DF056E">
        <w:rPr>
          <w:rFonts w:ascii="Calibri" w:eastAsia="MS Mincho" w:hAnsi="Calibri" w:cs="Calibri"/>
          <w:sz w:val="22"/>
          <w:szCs w:val="22"/>
        </w:rPr>
        <w:t>SV31</w:t>
      </w:r>
      <w:r w:rsidR="0072533C" w:rsidRPr="00DF056E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20211BE2" w14:textId="77777777" w:rsidR="0072533C" w:rsidRPr="00DF056E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137715D" w14:textId="5F2AA70D" w:rsidR="00790546" w:rsidRPr="00DF056E" w:rsidRDefault="00FC2770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F11F1A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C94D68" w:rsidRPr="00887892">
        <w:rPr>
          <w:rFonts w:ascii="Calibri" w:eastAsia="MS Mincho" w:hAnsi="Calibri" w:cs="Calibri"/>
          <w:color w:val="000000"/>
          <w:sz w:val="22"/>
          <w:szCs w:val="22"/>
        </w:rPr>
        <w:t>SV31 motioneras i samband med pumpmotionering.</w:t>
      </w:r>
    </w:p>
    <w:p w14:paraId="3704C278" w14:textId="77777777" w:rsidR="00B44F6F" w:rsidRPr="00DF056E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221FB96A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CB6272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DF056E">
        <w:rPr>
          <w:rFonts w:ascii="Calibri" w:hAnsi="Calibri" w:cs="Calibri"/>
          <w:sz w:val="22"/>
          <w:szCs w:val="22"/>
        </w:rPr>
        <w:t xml:space="preserve">värmeväxlare </w:t>
      </w:r>
      <w:r w:rsidRPr="00DF056E">
        <w:rPr>
          <w:rFonts w:ascii="Calibri" w:hAnsi="Calibri" w:cs="Calibri"/>
          <w:iCs/>
          <w:sz w:val="22"/>
          <w:szCs w:val="22"/>
        </w:rPr>
        <w:t>RVÅ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77777777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21761CF2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4B413F56" w14:textId="77777777" w:rsidR="00E546D9" w:rsidRPr="00DF056E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DF056E">
        <w:rPr>
          <w:rFonts w:ascii="Calibri" w:eastAsia="MS Mincho" w:hAnsi="Calibri" w:cs="Calibri"/>
          <w:bCs/>
          <w:sz w:val="22"/>
          <w:szCs w:val="22"/>
        </w:rPr>
        <w:t xml:space="preserve"> När GT81 reglerar SV31 forceras RVÅ till 100% återvinning.</w:t>
      </w:r>
    </w:p>
    <w:p w14:paraId="2127B4C3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0B4E739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DF056E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5BB5E82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6C993BF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4D9EA4AF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2720E11A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EB68DE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7A4A11C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1C56B6A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1DB69CD9" w14:textId="5C94CB81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1" w:name="_Hlk498513127"/>
      <w:bookmarkStart w:id="2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 stoppas aggregatet</w:t>
      </w:r>
      <w:bookmarkEnd w:id="1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2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1A0238C7" w14:textId="77777777" w:rsidR="00A34F95" w:rsidRDefault="00A34F95" w:rsidP="00A34F9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62121A86" w14:textId="77777777" w:rsidR="0082723A" w:rsidRDefault="0082723A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5B9D262C" w:rsidR="00E546D9" w:rsidRPr="00DF056E" w:rsidRDefault="0054369D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br w:type="column"/>
      </w:r>
      <w:r w:rsidR="00E546D9" w:rsidRPr="00DF056E">
        <w:rPr>
          <w:rFonts w:ascii="Calibri" w:eastAsia="MS Mincho" w:hAnsi="Calibri" w:cs="Calibri"/>
          <w:b/>
          <w:bCs/>
          <w:sz w:val="22"/>
          <w:szCs w:val="22"/>
        </w:rPr>
        <w:lastRenderedPageBreak/>
        <w:t>Motionering och kontroll av spjäll</w:t>
      </w:r>
    </w:p>
    <w:p w14:paraId="31753BBC" w14:textId="1600F6FA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5C5FFA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66F51F6E" w14:textId="77777777" w:rsidR="0054369D" w:rsidRDefault="0054369D" w:rsidP="008E7669">
      <w:pPr>
        <w:shd w:val="clear" w:color="000000" w:fill="auto"/>
        <w:rPr>
          <w:rFonts w:ascii="Calibri" w:hAnsi="Calibri" w:cs="Calibri"/>
          <w:b/>
          <w:sz w:val="22"/>
          <w:szCs w:val="22"/>
        </w:rPr>
      </w:pPr>
    </w:p>
    <w:p w14:paraId="78529B04" w14:textId="25E896FD" w:rsidR="00E546D9" w:rsidRPr="00DF056E" w:rsidRDefault="00E546D9" w:rsidP="008E7669">
      <w:pPr>
        <w:shd w:val="clear" w:color="000000" w:fill="auto"/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1411E357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77777777" w:rsidR="009E6553" w:rsidRPr="00DF056E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5987A9FE" w14:textId="77777777" w:rsidR="009E6553" w:rsidRPr="00DF056E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580D997D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1CC631BF" w14:textId="289A60C1" w:rsidR="009A5873" w:rsidRPr="00DF056E" w:rsidRDefault="009A5873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6D8BD584" w14:textId="489379A2" w:rsidR="004162FA" w:rsidRPr="00161C2A" w:rsidRDefault="007203C2" w:rsidP="004162FA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3" w:name="_Hlk4409188"/>
      <w:r>
        <w:rPr>
          <w:rFonts w:ascii="Calibri" w:hAnsi="Calibri" w:cs="Calibri"/>
          <w:b/>
          <w:sz w:val="28"/>
          <w:szCs w:val="28"/>
          <w:u w:val="single"/>
        </w:rPr>
        <w:br w:type="column"/>
      </w:r>
      <w:r w:rsidR="004162FA"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184507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3"/>
    <w:p w14:paraId="53FB13A3" w14:textId="77777777" w:rsidR="006858CB" w:rsidRDefault="006858CB" w:rsidP="006858CB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622D414F" w14:textId="77777777" w:rsidR="006858CB" w:rsidRDefault="006858CB" w:rsidP="006858CB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649AADFF" w14:textId="518F2070" w:rsidR="00D72160" w:rsidRDefault="00D72160">
      <w:pPr>
        <w:rPr>
          <w:rFonts w:ascii="Calibri" w:hAnsi="Calibri" w:cs="Calibri"/>
          <w:b/>
          <w:szCs w:val="24"/>
          <w:u w:val="single"/>
        </w:rPr>
      </w:pPr>
    </w:p>
    <w:p w14:paraId="4D6369C7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  <w:r w:rsidRPr="00DF056E">
        <w:rPr>
          <w:rFonts w:ascii="Calibri" w:hAnsi="Calibri" w:cs="Calibri"/>
          <w:b/>
          <w:sz w:val="28"/>
          <w:u w:val="single"/>
        </w:rPr>
        <w:br w:type="page"/>
      </w: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F91773" w:rsidRPr="00DF056E" w14:paraId="11711B6F" w14:textId="77777777" w:rsidTr="0061231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6B42D6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14D1B541" w14:textId="669E4970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11DE531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F91773" w:rsidRPr="00DF056E" w14:paraId="75B597DC" w14:textId="77777777" w:rsidTr="00612316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</w:tcBorders>
            <w:vAlign w:val="center"/>
          </w:tcPr>
          <w:p w14:paraId="381F46E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31B6426E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1773" w:rsidRPr="00DF056E" w14:paraId="64024584" w14:textId="77777777" w:rsidTr="00612316">
        <w:tc>
          <w:tcPr>
            <w:tcW w:w="2764" w:type="dxa"/>
            <w:vAlign w:val="center"/>
          </w:tcPr>
          <w:p w14:paraId="528FBB5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329410E3" w14:textId="0386175C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1925E90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3DEB8E6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F91773" w:rsidRPr="00DF056E" w14:paraId="3B094EEA" w14:textId="77777777" w:rsidTr="00612316">
        <w:tc>
          <w:tcPr>
            <w:tcW w:w="2764" w:type="dxa"/>
            <w:vAlign w:val="center"/>
          </w:tcPr>
          <w:p w14:paraId="4631BDA8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449E3C52" w14:textId="4A3AE4C9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5E698550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10C2711E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F91773" w:rsidRPr="00DF056E" w14:paraId="7ED31634" w14:textId="77777777" w:rsidTr="00612316">
        <w:tc>
          <w:tcPr>
            <w:tcW w:w="2764" w:type="dxa"/>
            <w:vAlign w:val="center"/>
          </w:tcPr>
          <w:p w14:paraId="6F252D96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48CCABD1" w14:textId="5067CDFB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112C2AC1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0E7A36C3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F91773" w:rsidRPr="00DF056E" w14:paraId="5741EFBA" w14:textId="77777777" w:rsidTr="00612316">
        <w:tc>
          <w:tcPr>
            <w:tcW w:w="2764" w:type="dxa"/>
            <w:vAlign w:val="center"/>
          </w:tcPr>
          <w:p w14:paraId="0307D19A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55C7E221" w14:textId="395603A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6670D5AC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0193866C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F91773" w:rsidRPr="00DF056E" w14:paraId="47E71BA1" w14:textId="77777777" w:rsidTr="00612316">
        <w:tc>
          <w:tcPr>
            <w:tcW w:w="2764" w:type="dxa"/>
            <w:vAlign w:val="center"/>
          </w:tcPr>
          <w:p w14:paraId="042F96E9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1B1ECC">
              <w:rPr>
                <w:rFonts w:ascii="Calibri" w:eastAsia="MS Mincho" w:hAnsi="Calibri" w:cs="Calibri"/>
                <w:sz w:val="22"/>
                <w:szCs w:val="22"/>
              </w:rPr>
              <w:t>FF2_DS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2E012FF1" w14:textId="33D705F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1B1EC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30BD2364" w14:textId="11C2241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63037663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6E1A39C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94E63D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F5A57CC" w14:textId="13989DD3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F91773" w:rsidRPr="00DF056E" w14:paraId="5783EB45" w14:textId="77777777" w:rsidTr="00612316">
        <w:tc>
          <w:tcPr>
            <w:tcW w:w="2764" w:type="dxa"/>
            <w:vAlign w:val="center"/>
          </w:tcPr>
          <w:p w14:paraId="081BC65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_HM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07DD0984" w14:textId="5B0CCEF0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2C94725D" w14:textId="5FEF62D1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5F41833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051422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862D18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220C9384" w14:textId="60EB712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F91773" w:rsidRPr="00DF056E" w14:paraId="5EC06C71" w14:textId="77777777" w:rsidTr="00612316">
        <w:tc>
          <w:tcPr>
            <w:tcW w:w="2764" w:type="dxa"/>
            <w:vAlign w:val="center"/>
          </w:tcPr>
          <w:p w14:paraId="1796A5AA" w14:textId="506215D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6BE6A88D" w14:textId="156BB0D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7DAECB4E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4360F82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F91773" w:rsidRPr="00DF056E" w14:paraId="5391D18B" w14:textId="77777777" w:rsidTr="00612316">
        <w:tc>
          <w:tcPr>
            <w:tcW w:w="2764" w:type="dxa"/>
            <w:vAlign w:val="center"/>
          </w:tcPr>
          <w:p w14:paraId="170D0C4F" w14:textId="5DEDB18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308EF5B8" w14:textId="5F6C1846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35BA784E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7A1C4EBF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F91773" w:rsidRPr="00DF056E" w14:paraId="11A72454" w14:textId="77777777" w:rsidTr="00612316">
        <w:tc>
          <w:tcPr>
            <w:tcW w:w="2764" w:type="dxa"/>
            <w:vAlign w:val="center"/>
          </w:tcPr>
          <w:p w14:paraId="1C20A36E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1AC5485A" w14:textId="50EC0C0C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4DA623AC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2B05F52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F91773" w:rsidRPr="00DE54EC" w14:paraId="05BD85F0" w14:textId="77777777" w:rsidTr="00612316">
        <w:tc>
          <w:tcPr>
            <w:tcW w:w="2764" w:type="dxa"/>
            <w:vAlign w:val="center"/>
          </w:tcPr>
          <w:p w14:paraId="6275EAC8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2A54C175" w14:textId="5E19B1C0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0BCF10B" w14:textId="79B3676E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4B780C89" w14:textId="2BEEE60E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5785BFEE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120F756" w14:textId="3641A05F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8BD6AF8" w14:textId="1E9A3461" w:rsidR="00F91773" w:rsidRPr="007409CD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Driftstopp pump</w:t>
            </w:r>
          </w:p>
        </w:tc>
      </w:tr>
      <w:tr w:rsidR="00F91773" w:rsidRPr="00DE54EC" w14:paraId="0D50EB04" w14:textId="77777777" w:rsidTr="00612316">
        <w:tc>
          <w:tcPr>
            <w:tcW w:w="2764" w:type="dxa"/>
            <w:vAlign w:val="center"/>
          </w:tcPr>
          <w:p w14:paraId="52C7F37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0AAB084D" w14:textId="1AC4F73B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BD52886" w14:textId="7293E10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B80914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1524C96" w14:textId="1CD83FF6" w:rsidR="00F91773" w:rsidRPr="007409CD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Handmanöver pump</w:t>
            </w:r>
          </w:p>
        </w:tc>
      </w:tr>
      <w:tr w:rsidR="00F91773" w:rsidRPr="00DF056E" w14:paraId="531FEE6D" w14:textId="77777777" w:rsidTr="00612316">
        <w:tc>
          <w:tcPr>
            <w:tcW w:w="2764" w:type="dxa"/>
            <w:vAlign w:val="center"/>
          </w:tcPr>
          <w:p w14:paraId="466C1784" w14:textId="2A5F88D9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13E0BFC3" w14:textId="114D5C2B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732FE652" w:rsidR="00F91773" w:rsidRPr="00DF056E" w:rsidRDefault="004F0F17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0D89589F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1F23FAE6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BDEF313" w14:textId="2F1A883A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F91773" w:rsidRPr="00DF056E" w14:paraId="10624C9B" w14:textId="77777777" w:rsidTr="00612316">
        <w:tc>
          <w:tcPr>
            <w:tcW w:w="2764" w:type="dxa"/>
            <w:vAlign w:val="center"/>
          </w:tcPr>
          <w:p w14:paraId="0B0AB33A" w14:textId="2E11A9FA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5E347B97" w14:textId="5FD586E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756A03C2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27E8D3F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F91773" w:rsidRPr="00DF056E" w14:paraId="0BAEC551" w14:textId="77777777" w:rsidTr="00612316">
        <w:tc>
          <w:tcPr>
            <w:tcW w:w="2764" w:type="dxa"/>
            <w:vAlign w:val="center"/>
          </w:tcPr>
          <w:p w14:paraId="0C9CEE6B" w14:textId="0618D9E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56AED212" w14:textId="1DA54F5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337B3" w14:textId="7F1F288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E2CD8C3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9845CF8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5EF95C6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3519430" w14:textId="2A187BBB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96771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F91773" w:rsidRPr="00DF056E" w14:paraId="44994075" w14:textId="77777777" w:rsidTr="00612316">
        <w:tc>
          <w:tcPr>
            <w:tcW w:w="2764" w:type="dxa"/>
            <w:vAlign w:val="center"/>
          </w:tcPr>
          <w:p w14:paraId="4AD459AA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0885234E" w14:textId="69E1AD5F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80B329" w14:textId="6963ABD2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17661506" w14:textId="0AE61519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2413496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A8B3B2D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A6A21A3" w14:textId="084F75FA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F91773" w:rsidRPr="00DF056E" w14:paraId="7892A83E" w14:textId="77777777" w:rsidTr="00612316">
        <w:tc>
          <w:tcPr>
            <w:tcW w:w="2764" w:type="dxa"/>
            <w:vAlign w:val="center"/>
          </w:tcPr>
          <w:p w14:paraId="464AA4F7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795BEC2C" w14:textId="11C4FD8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2FC38835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6B6D9E68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F91773" w:rsidRPr="00DF056E" w14:paraId="66316F40" w14:textId="77777777" w:rsidTr="00612316">
        <w:tc>
          <w:tcPr>
            <w:tcW w:w="2764" w:type="dxa"/>
            <w:vAlign w:val="center"/>
          </w:tcPr>
          <w:p w14:paraId="2D4D4AEF" w14:textId="00547F7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5C3B235E" w14:textId="4D3E68E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7B4D28D3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48EFA813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6762EA86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F91773" w:rsidRPr="00DF056E" w14:paraId="6DE89176" w14:textId="77777777" w:rsidTr="00612316">
        <w:tc>
          <w:tcPr>
            <w:tcW w:w="2764" w:type="dxa"/>
            <w:vAlign w:val="center"/>
          </w:tcPr>
          <w:p w14:paraId="1185DCD2" w14:textId="77777777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20C4643B" w14:textId="6E4C19DF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5A24231B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2D73B0CA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58CC0280" w:rsidR="00F91773" w:rsidRPr="00D048AA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F91773" w:rsidRPr="00DF056E" w14:paraId="277A689A" w14:textId="77777777" w:rsidTr="00612316">
        <w:tc>
          <w:tcPr>
            <w:tcW w:w="2764" w:type="dxa"/>
            <w:vAlign w:val="center"/>
          </w:tcPr>
          <w:p w14:paraId="0E215BEC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6262CE19" w14:textId="78896EA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3763B7C6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2588D0F4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F91773" w:rsidRPr="00DF056E" w14:paraId="6CF60B48" w14:textId="77777777" w:rsidTr="00612316">
        <w:tc>
          <w:tcPr>
            <w:tcW w:w="2764" w:type="dxa"/>
            <w:vAlign w:val="center"/>
          </w:tcPr>
          <w:p w14:paraId="1E0BAF31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6820E650" w14:textId="4B67EDFD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078DEF2A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0CC4DC10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F91773" w:rsidRPr="00DF056E" w14:paraId="145FFA23" w14:textId="77777777" w:rsidTr="00612316">
        <w:tc>
          <w:tcPr>
            <w:tcW w:w="2764" w:type="dxa"/>
            <w:vAlign w:val="center"/>
          </w:tcPr>
          <w:p w14:paraId="361BACBD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3FDC27A7" w14:textId="6D21E896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6B1CD5A1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773B06DC" w:rsidR="00F91773" w:rsidRPr="00DF056E" w:rsidRDefault="00F91773" w:rsidP="00F9177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612316" w:rsidRPr="00DF056E" w14:paraId="302F6463" w14:textId="77777777" w:rsidTr="00612316">
        <w:tc>
          <w:tcPr>
            <w:tcW w:w="2764" w:type="dxa"/>
            <w:vAlign w:val="center"/>
          </w:tcPr>
          <w:p w14:paraId="410BCD7B" w14:textId="44AA3E89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5B2426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65851BB9" w14:textId="48E4AEFD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43DE87F3" w:rsidR="00612316" w:rsidRPr="00DF056E" w:rsidRDefault="00F91773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2E8316D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612316" w:rsidRPr="00DF056E" w14:paraId="10FCD6D4" w14:textId="77777777" w:rsidTr="00612316">
        <w:tc>
          <w:tcPr>
            <w:tcW w:w="2764" w:type="dxa"/>
            <w:vAlign w:val="center"/>
          </w:tcPr>
          <w:p w14:paraId="692F06A5" w14:textId="522DECDB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5B2426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0E38BF80" w14:textId="67A60B63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15F6C027" w:rsidR="00612316" w:rsidRPr="00DF056E" w:rsidRDefault="00F91773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761005C0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612316" w:rsidRPr="00DF056E" w14:paraId="2A3128A2" w14:textId="77777777" w:rsidTr="00612316">
        <w:tc>
          <w:tcPr>
            <w:tcW w:w="2764" w:type="dxa"/>
            <w:vAlign w:val="center"/>
          </w:tcPr>
          <w:p w14:paraId="2DB771F4" w14:textId="4C3A556E" w:rsidR="00612316" w:rsidRPr="0045367A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BD660B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5B2426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2CD6B848" w14:textId="34834302" w:rsidR="00612316" w:rsidRPr="0045367A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6030FA60" w:rsidR="00612316" w:rsidRPr="00DF056E" w:rsidRDefault="00F91773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5FB99A2C" w:rsidR="00612316" w:rsidRPr="00DF056E" w:rsidRDefault="005B242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612316" w:rsidRPr="00DF056E" w14:paraId="54695A73" w14:textId="77777777" w:rsidTr="00612316">
        <w:tc>
          <w:tcPr>
            <w:tcW w:w="2764" w:type="dxa"/>
            <w:vAlign w:val="center"/>
          </w:tcPr>
          <w:p w14:paraId="4E4270FB" w14:textId="64E3C101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5B2426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10F923C6" w14:textId="00A71149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33857975" w:rsidR="00612316" w:rsidRPr="00DF056E" w:rsidRDefault="00F91773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612316" w:rsidRPr="00DF056E" w:rsidRDefault="0061231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6E5C7AE6" w:rsidR="00612316" w:rsidRPr="00DF056E" w:rsidRDefault="005B2426" w:rsidP="006123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7777777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5D7793" w:rsidRDefault="005D7793">
      <w:r>
        <w:separator/>
      </w:r>
    </w:p>
  </w:endnote>
  <w:endnote w:type="continuationSeparator" w:id="0">
    <w:p w14:paraId="771EC67A" w14:textId="77777777" w:rsidR="005D7793" w:rsidRDefault="005D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9DF9" w14:textId="77777777" w:rsidR="004470C5" w:rsidRDefault="00447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5D7793" w14:paraId="0F281C93" w14:textId="77777777" w:rsidTr="00770CE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5D7793" w:rsidRPr="007C1D19" w:rsidRDefault="005D7793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0FFB8E21" w:rsidR="005D7793" w:rsidRPr="007C1D19" w:rsidRDefault="00770CE9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5D7793" w14:paraId="2F47DE46" w14:textId="77777777" w:rsidTr="00770CE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5D7793" w:rsidRPr="007C1D19" w:rsidRDefault="005D7793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5D7793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5D7793" w:rsidRPr="007C1D19" w:rsidRDefault="005D7793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7C75FBE4" w:rsidR="005D7793" w:rsidRPr="007C1D19" w:rsidRDefault="005D7793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LB32</w:t>
          </w:r>
        </w:p>
      </w:tc>
    </w:tr>
    <w:tr w:rsidR="005D7793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5D7793" w:rsidRPr="007C1D19" w:rsidRDefault="005D7793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5D7793" w:rsidRPr="007C1D19" w:rsidRDefault="005D7793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5D7793" w14:paraId="17062B1D" w14:textId="77777777" w:rsidTr="00770CE9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5D7793" w:rsidRPr="007C1D19" w:rsidRDefault="005D7793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5D7793" w14:paraId="74A6C6FD" w14:textId="77777777" w:rsidTr="00770CE9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05E44724" w:rsidR="005D7793" w:rsidRPr="007C1D19" w:rsidRDefault="00C14027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3F0CE10D" w:rsidR="005D7793" w:rsidRPr="007C1D19" w:rsidRDefault="00B2220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1225066F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LB32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5D7793" w:rsidRPr="007C1D19" w:rsidRDefault="005D77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5D7793" w:rsidRDefault="005D7793">
    <w:pPr>
      <w:pStyle w:val="Footer"/>
      <w:rPr>
        <w:rStyle w:val="PageNumber"/>
        <w:sz w:val="2"/>
      </w:rPr>
    </w:pPr>
  </w:p>
  <w:p w14:paraId="7D85559B" w14:textId="77777777" w:rsidR="005D7793" w:rsidRDefault="005D7793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34418" w14:textId="77777777" w:rsidR="004470C5" w:rsidRDefault="00447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5D7793" w:rsidRDefault="005D7793">
      <w:r>
        <w:separator/>
      </w:r>
    </w:p>
  </w:footnote>
  <w:footnote w:type="continuationSeparator" w:id="0">
    <w:p w14:paraId="6EC98578" w14:textId="77777777" w:rsidR="005D7793" w:rsidRDefault="005D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5D7793" w:rsidRDefault="00D929D9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3AE7" w14:textId="77777777" w:rsidR="004470C5" w:rsidRDefault="00447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5D7793" w:rsidRDefault="00D929D9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5D7793" w:rsidRDefault="00D929D9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5D7793" w:rsidRDefault="005D779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5D7793" w:rsidRDefault="00D929D9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377581277">
    <w:abstractNumId w:val="5"/>
  </w:num>
  <w:num w:numId="2" w16cid:durableId="1513454283">
    <w:abstractNumId w:val="0"/>
  </w:num>
  <w:num w:numId="3" w16cid:durableId="1546522910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298532912">
    <w:abstractNumId w:val="4"/>
  </w:num>
  <w:num w:numId="5" w16cid:durableId="197073855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377923352">
    <w:abstractNumId w:val="6"/>
  </w:num>
  <w:num w:numId="7" w16cid:durableId="1949385710">
    <w:abstractNumId w:val="7"/>
  </w:num>
  <w:num w:numId="8" w16cid:durableId="1586765943">
    <w:abstractNumId w:val="2"/>
  </w:num>
  <w:num w:numId="9" w16cid:durableId="1999842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878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80AD9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557D"/>
    <w:rsid w:val="000B0F8C"/>
    <w:rsid w:val="000B12E7"/>
    <w:rsid w:val="000B223B"/>
    <w:rsid w:val="000B2816"/>
    <w:rsid w:val="000B2DD0"/>
    <w:rsid w:val="000B2EA3"/>
    <w:rsid w:val="000B2EAC"/>
    <w:rsid w:val="000B41FF"/>
    <w:rsid w:val="000C055C"/>
    <w:rsid w:val="000C10A6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5D7D"/>
    <w:rsid w:val="001664CD"/>
    <w:rsid w:val="0017175D"/>
    <w:rsid w:val="0017384A"/>
    <w:rsid w:val="001750BD"/>
    <w:rsid w:val="00177EF4"/>
    <w:rsid w:val="001813DD"/>
    <w:rsid w:val="00182E64"/>
    <w:rsid w:val="00183274"/>
    <w:rsid w:val="00184507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74BF"/>
    <w:rsid w:val="001C1E09"/>
    <w:rsid w:val="001C6159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C4EB6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14941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3BA0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13B4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470C5"/>
    <w:rsid w:val="00450EDE"/>
    <w:rsid w:val="0045101E"/>
    <w:rsid w:val="00452027"/>
    <w:rsid w:val="0045367A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0A71"/>
    <w:rsid w:val="004B3F32"/>
    <w:rsid w:val="004B4BB4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58EF"/>
    <w:rsid w:val="004E6B5C"/>
    <w:rsid w:val="004E6E2F"/>
    <w:rsid w:val="004E7905"/>
    <w:rsid w:val="004F0F17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170F9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4369D"/>
    <w:rsid w:val="00544807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426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5FFA"/>
    <w:rsid w:val="005C6704"/>
    <w:rsid w:val="005C759E"/>
    <w:rsid w:val="005D0EE2"/>
    <w:rsid w:val="005D1B0F"/>
    <w:rsid w:val="005D1BA5"/>
    <w:rsid w:val="005D284E"/>
    <w:rsid w:val="005D5F48"/>
    <w:rsid w:val="005D7793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210B"/>
    <w:rsid w:val="005F35C9"/>
    <w:rsid w:val="005F3F69"/>
    <w:rsid w:val="00600000"/>
    <w:rsid w:val="00603139"/>
    <w:rsid w:val="006037FB"/>
    <w:rsid w:val="00607DF5"/>
    <w:rsid w:val="00610A61"/>
    <w:rsid w:val="00612316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CD9"/>
    <w:rsid w:val="006709AF"/>
    <w:rsid w:val="00671CA6"/>
    <w:rsid w:val="00676154"/>
    <w:rsid w:val="00676984"/>
    <w:rsid w:val="006771C5"/>
    <w:rsid w:val="00682946"/>
    <w:rsid w:val="006834B8"/>
    <w:rsid w:val="00683F33"/>
    <w:rsid w:val="006858CB"/>
    <w:rsid w:val="006862F9"/>
    <w:rsid w:val="00686A6B"/>
    <w:rsid w:val="00694A3D"/>
    <w:rsid w:val="00695348"/>
    <w:rsid w:val="006A1FC2"/>
    <w:rsid w:val="006A376F"/>
    <w:rsid w:val="006A6352"/>
    <w:rsid w:val="006A69B7"/>
    <w:rsid w:val="006B43C2"/>
    <w:rsid w:val="006C0F01"/>
    <w:rsid w:val="006C3D7E"/>
    <w:rsid w:val="006C6CBA"/>
    <w:rsid w:val="006D3233"/>
    <w:rsid w:val="006D47EE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203C2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0CE9"/>
    <w:rsid w:val="00771585"/>
    <w:rsid w:val="007755B2"/>
    <w:rsid w:val="0077628F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06A82"/>
    <w:rsid w:val="00815027"/>
    <w:rsid w:val="00816C29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A6C78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5FA3"/>
    <w:rsid w:val="008E65A2"/>
    <w:rsid w:val="008E7669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922FF"/>
    <w:rsid w:val="009923E1"/>
    <w:rsid w:val="00992D0F"/>
    <w:rsid w:val="009948BF"/>
    <w:rsid w:val="0099540F"/>
    <w:rsid w:val="009A23DF"/>
    <w:rsid w:val="009A250F"/>
    <w:rsid w:val="009A4671"/>
    <w:rsid w:val="009A5873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4F95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75C6"/>
    <w:rsid w:val="00B22204"/>
    <w:rsid w:val="00B258D7"/>
    <w:rsid w:val="00B26987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14FD"/>
    <w:rsid w:val="00BA284A"/>
    <w:rsid w:val="00BA48F8"/>
    <w:rsid w:val="00BA4944"/>
    <w:rsid w:val="00BA654E"/>
    <w:rsid w:val="00BB1714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D660B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4027"/>
    <w:rsid w:val="00C16ED7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6272"/>
    <w:rsid w:val="00CB7F6E"/>
    <w:rsid w:val="00CC214B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53E41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F8F"/>
    <w:rsid w:val="00D86682"/>
    <w:rsid w:val="00D87520"/>
    <w:rsid w:val="00D929D9"/>
    <w:rsid w:val="00D93B48"/>
    <w:rsid w:val="00D96771"/>
    <w:rsid w:val="00DA0EC7"/>
    <w:rsid w:val="00DA30FF"/>
    <w:rsid w:val="00DA3310"/>
    <w:rsid w:val="00DA3F5D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3C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0AE6"/>
    <w:rsid w:val="00F8136E"/>
    <w:rsid w:val="00F81CF6"/>
    <w:rsid w:val="00F84535"/>
    <w:rsid w:val="00F8603E"/>
    <w:rsid w:val="00F90197"/>
    <w:rsid w:val="00F91773"/>
    <w:rsid w:val="00F917A0"/>
    <w:rsid w:val="00F91847"/>
    <w:rsid w:val="00F92C24"/>
    <w:rsid w:val="00F9360D"/>
    <w:rsid w:val="00F94FA5"/>
    <w:rsid w:val="00F968DC"/>
    <w:rsid w:val="00FA2F76"/>
    <w:rsid w:val="00FA50CD"/>
    <w:rsid w:val="00FA7815"/>
    <w:rsid w:val="00FA79D3"/>
    <w:rsid w:val="00FB02CB"/>
    <w:rsid w:val="00FB053D"/>
    <w:rsid w:val="00FB0CE0"/>
    <w:rsid w:val="00FB0EC4"/>
    <w:rsid w:val="00FB2840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5994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1204-4F65-43F0-B783-213CFF3C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4</Pages>
  <Words>1342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49</cp:revision>
  <cp:lastPrinted>2021-12-14T13:53:00Z</cp:lastPrinted>
  <dcterms:created xsi:type="dcterms:W3CDTF">2015-06-05T11:13:00Z</dcterms:created>
  <dcterms:modified xsi:type="dcterms:W3CDTF">2023-05-12T07:43:00Z</dcterms:modified>
</cp:coreProperties>
</file>